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MASON, the younger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(fl.1507-8)</w:t>
      </w: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Broomfield, Kent.</w:t>
      </w: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 xml:space="preserve">         1507-8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07C9" w:rsidRPr="007342C8" w:rsidRDefault="008707C9" w:rsidP="008707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7C9" w:rsidRDefault="008707C9" w:rsidP="00564E3C">
      <w:pPr>
        <w:spacing w:after="0" w:line="240" w:lineRule="auto"/>
      </w:pPr>
      <w:r>
        <w:separator/>
      </w:r>
    </w:p>
  </w:endnote>
  <w:endnote w:type="continuationSeparator" w:id="0">
    <w:p w:rsidR="008707C9" w:rsidRDefault="008707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07C9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7C9" w:rsidRDefault="008707C9" w:rsidP="00564E3C">
      <w:pPr>
        <w:spacing w:after="0" w:line="240" w:lineRule="auto"/>
      </w:pPr>
      <w:r>
        <w:separator/>
      </w:r>
    </w:p>
  </w:footnote>
  <w:footnote w:type="continuationSeparator" w:id="0">
    <w:p w:rsidR="008707C9" w:rsidRDefault="008707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7C9"/>
    <w:rsid w:val="00372DC6"/>
    <w:rsid w:val="00564E3C"/>
    <w:rsid w:val="0064591D"/>
    <w:rsid w:val="008707C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8F59B3-8ED3-4BE3-87F1-CB132F07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2015-11-15T16:36:00Z</dcterms:created>
  <dcterms:modified xsi:type="dcterms:W3CDTF">2015-11-15T16:39:00Z</dcterms:modified>
</cp:coreProperties>
</file>